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09AA6" w14:textId="09A91132" w:rsidR="00C16D08" w:rsidRPr="00E41B65" w:rsidRDefault="00C16D08" w:rsidP="00C16D08">
      <w:pPr>
        <w:pStyle w:val="a5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</w:t>
      </w:r>
      <w:r w:rsidR="0054373A">
        <w:rPr>
          <w:sz w:val="24"/>
          <w:szCs w:val="24"/>
        </w:rPr>
        <w:t>0957</w:t>
      </w:r>
      <w:r w:rsidR="008918FD">
        <w:rPr>
          <w:sz w:val="24"/>
          <w:szCs w:val="24"/>
        </w:rPr>
        <w:t xml:space="preserve"> rev</w:t>
      </w:r>
      <w:r w:rsidR="00952838">
        <w:rPr>
          <w:sz w:val="24"/>
          <w:szCs w:val="24"/>
        </w:rPr>
        <w:t>3</w:t>
      </w:r>
    </w:p>
    <w:p w14:paraId="3C798FBF" w14:textId="77777777" w:rsidR="00C16D08" w:rsidRPr="00E41B65" w:rsidRDefault="00C16D08" w:rsidP="00C16D08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13 - 19 September 2022</w:t>
      </w:r>
      <w:r w:rsidRPr="00E41B65">
        <w:rPr>
          <w:sz w:val="20"/>
        </w:rPr>
        <w:tab/>
      </w:r>
    </w:p>
    <w:p w14:paraId="1E8C6A21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BD0425E" w14:textId="2C8D0C1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ZTE, LG Electronics</w:t>
      </w:r>
    </w:p>
    <w:p w14:paraId="4F8EC379" w14:textId="237CDEE8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26F5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 w:rsidR="00A46388" w:rsidRPr="00A46388">
        <w:rPr>
          <w:rFonts w:ascii="Arial" w:eastAsia="Batang" w:hAnsi="Arial" w:cs="Arial"/>
          <w:b/>
          <w:sz w:val="24"/>
          <w:szCs w:val="24"/>
          <w:lang w:eastAsia="zh-CN"/>
        </w:rPr>
        <w:t>Enhancement of NSAC for maximum number of UEs with at least one PDU session/PDN connection</w:t>
      </w:r>
      <w:r w:rsid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EDE30E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bookmarkStart w:id="0" w:name="_GoBack"/>
      <w:bookmarkEnd w:id="0"/>
    </w:p>
    <w:p w14:paraId="7D401222" w14:textId="71ADBF2F" w:rsidR="00C16D08" w:rsidRPr="00C16D08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C16D0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6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>.</w:t>
      </w:r>
      <w:r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30E98D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9F472D">
        <w:t xml:space="preserve">Enhancement of </w:t>
      </w:r>
      <w:r w:rsidR="00A46388">
        <w:t>NSAC for maximum number of UEs with at least one PDU session/PDN connection</w:t>
      </w:r>
    </w:p>
    <w:p w14:paraId="588117E0" w14:textId="488EA5D6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A46388">
        <w:rPr>
          <w:lang w:eastAsia="zh-CN"/>
        </w:rPr>
        <w:t>eNSAC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17E11095" w14:textId="184855CA" w:rsidR="009F472D" w:rsidRDefault="002E440E" w:rsidP="00B13F14">
      <w:r>
        <w:t>GSMA sends LS (</w:t>
      </w:r>
      <w:hyperlink r:id="rId14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r w:rsidR="00FD7D15">
        <w:t>"</w:t>
      </w:r>
      <w:r w:rsidR="00E86B8C">
        <w:t xml:space="preserve"> </w:t>
      </w:r>
      <w:r w:rsidR="00A269DB">
        <w:t>as an added capability to what the system currently supports.</w:t>
      </w:r>
      <w:r w:rsidR="00D83A30">
        <w:t xml:space="preserve"> </w:t>
      </w:r>
      <w:r w:rsidR="00F73CB1" w:rsidRPr="00A269DB">
        <w:t>There has to also the ability to select one option or the other.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4D6220BC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and the ability to select one options or the other</w:t>
      </w:r>
      <w:r w:rsidR="00114C9D">
        <w:t>.</w:t>
      </w:r>
    </w:p>
    <w:p w14:paraId="3F57ACC8" w14:textId="3393EF8D" w:rsidR="00270115" w:rsidRDefault="00270115" w:rsidP="00270115">
      <w:r>
        <w:t>This work needs 0.5 TU.</w:t>
      </w:r>
    </w:p>
    <w:p w14:paraId="12FE5CEC" w14:textId="77777777" w:rsidR="009F472D" w:rsidRPr="00270115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4D4F1AE" w:rsidR="002E440E" w:rsidRDefault="002E440E" w:rsidP="002E440E">
      <w:pPr>
        <w:rPr>
          <w:rStyle w:val="aa"/>
        </w:rPr>
      </w:pPr>
      <w:r>
        <w:t xml:space="preserve">ZHU Jinguo, ZTE, </w:t>
      </w:r>
      <w:hyperlink r:id="rId15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r>
              <w:t>Convida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DF57A4F" w:rsidR="002E440E" w:rsidRPr="00D84B4C" w:rsidRDefault="002E440E" w:rsidP="002E440E">
            <w:pPr>
              <w:pStyle w:val="TAL"/>
            </w:pPr>
            <w:r>
              <w:t>Ericsson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r>
              <w:t xml:space="preserve">InterDigital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LG Uplus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61B6E52E" w:rsidR="00952838" w:rsidRPr="00D84B4C" w:rsidRDefault="002E440E" w:rsidP="00952838">
            <w:pPr>
              <w:pStyle w:val="TAL"/>
            </w:pPr>
            <w:r>
              <w:t>Matrixx</w:t>
            </w:r>
            <w:r w:rsidR="00952838">
              <w:t xml:space="preserve"> Software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>Motorola Mobilit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r>
              <w:t xml:space="preserve">Sanechips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C1780" w16cid:durableId="26A89CCD"/>
  <w16cid:commentId w16cid:paraId="1661563F" w16cid:durableId="26A89C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91FA8" w14:textId="77777777" w:rsidR="00EE3694" w:rsidRDefault="00EE3694">
      <w:r>
        <w:separator/>
      </w:r>
    </w:p>
  </w:endnote>
  <w:endnote w:type="continuationSeparator" w:id="0">
    <w:p w14:paraId="03055F3B" w14:textId="77777777" w:rsidR="00EE3694" w:rsidRDefault="00EE3694">
      <w:r>
        <w:continuationSeparator/>
      </w:r>
    </w:p>
  </w:endnote>
  <w:endnote w:type="continuationNotice" w:id="1">
    <w:p w14:paraId="5B8BD8CF" w14:textId="77777777" w:rsidR="00EE3694" w:rsidRDefault="00EE36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82F8D" w14:textId="77777777" w:rsidR="00EE3694" w:rsidRDefault="00EE3694">
      <w:r>
        <w:separator/>
      </w:r>
    </w:p>
  </w:footnote>
  <w:footnote w:type="continuationSeparator" w:id="0">
    <w:p w14:paraId="34F1B55C" w14:textId="77777777" w:rsidR="00EE3694" w:rsidRDefault="00EE3694">
      <w:r>
        <w:continuationSeparator/>
      </w:r>
    </w:p>
  </w:footnote>
  <w:footnote w:type="continuationNotice" w:id="1">
    <w:p w14:paraId="76D9F5F5" w14:textId="77777777" w:rsidR="00EE3694" w:rsidRDefault="00EE36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0115"/>
    <w:rsid w:val="00276403"/>
    <w:rsid w:val="00281076"/>
    <w:rsid w:val="0028502F"/>
    <w:rsid w:val="0028609C"/>
    <w:rsid w:val="00286125"/>
    <w:rsid w:val="002A7841"/>
    <w:rsid w:val="002B4CB7"/>
    <w:rsid w:val="002B5BC3"/>
    <w:rsid w:val="002C1C50"/>
    <w:rsid w:val="002E440E"/>
    <w:rsid w:val="002E6031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373A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20D8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6F54"/>
    <w:rsid w:val="008275BE"/>
    <w:rsid w:val="00834A60"/>
    <w:rsid w:val="00835950"/>
    <w:rsid w:val="00840979"/>
    <w:rsid w:val="008468AC"/>
    <w:rsid w:val="00863E89"/>
    <w:rsid w:val="00872855"/>
    <w:rsid w:val="00872B3B"/>
    <w:rsid w:val="00872DF4"/>
    <w:rsid w:val="00874CE2"/>
    <w:rsid w:val="00880932"/>
    <w:rsid w:val="0088222A"/>
    <w:rsid w:val="008835FC"/>
    <w:rsid w:val="008901F6"/>
    <w:rsid w:val="008918FD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169"/>
    <w:rsid w:val="00935CB0"/>
    <w:rsid w:val="009416E3"/>
    <w:rsid w:val="009428A9"/>
    <w:rsid w:val="009437A2"/>
    <w:rsid w:val="009444A0"/>
    <w:rsid w:val="00944B28"/>
    <w:rsid w:val="009503FB"/>
    <w:rsid w:val="00950FA5"/>
    <w:rsid w:val="00952838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6388"/>
    <w:rsid w:val="00A47445"/>
    <w:rsid w:val="00A5363C"/>
    <w:rsid w:val="00A6656B"/>
    <w:rsid w:val="00A70E1E"/>
    <w:rsid w:val="00A73257"/>
    <w:rsid w:val="00A807C9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4E5C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E3694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D7D15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link w:val="Cha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  <w:style w:type="character" w:customStyle="1" w:styleId="Char">
    <w:name w:val="页眉 Char"/>
    <w:link w:val="a5"/>
    <w:rsid w:val="00C16D08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4772BC-BE45-46B4-9A91-12318D1203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S2#152</cp:lastModifiedBy>
  <cp:revision>2</cp:revision>
  <cp:lastPrinted>2000-02-29T10:31:00Z</cp:lastPrinted>
  <dcterms:created xsi:type="dcterms:W3CDTF">2022-09-16T13:40:00Z</dcterms:created>
  <dcterms:modified xsi:type="dcterms:W3CDTF">2022-09-16T13:40:00Z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